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5202A" w14:textId="77777777" w:rsidR="00D07C64" w:rsidRDefault="00D07C64" w:rsidP="00D07C6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Thomas HILLE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   (fl.1417)</w:t>
      </w:r>
    </w:p>
    <w:p w14:paraId="5FBFDBF3" w14:textId="77777777" w:rsidR="00D07C64" w:rsidRDefault="00D07C64" w:rsidP="00D07C6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5E65DA4F" w14:textId="77777777" w:rsidR="00D07C64" w:rsidRDefault="00D07C64" w:rsidP="00D07C6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474EB29" w14:textId="77777777" w:rsidR="00D07C64" w:rsidRDefault="00D07C64" w:rsidP="00D07C6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46E2AEF" w14:textId="77777777" w:rsidR="00D07C64" w:rsidRDefault="00D07C64" w:rsidP="00D07C6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 xml:space="preserve">He was on the expedition to France under the command of Edmund </w:t>
      </w:r>
    </w:p>
    <w:p w14:paraId="6171DEA6" w14:textId="77777777" w:rsidR="00D07C64" w:rsidRDefault="00D07C64" w:rsidP="00D07C6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Mortimer, Earl of March(q.v.).</w:t>
      </w:r>
    </w:p>
    <w:p w14:paraId="68777F9D" w14:textId="77777777" w:rsidR="00D07C64" w:rsidRPr="00065994" w:rsidRDefault="00D07C64" w:rsidP="00D07C64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8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4B6786CC" w14:textId="77777777" w:rsidR="00D07C64" w:rsidRDefault="00D07C64" w:rsidP="00D07C64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5DAB1500" w14:textId="77777777" w:rsidR="00D07C64" w:rsidRDefault="00D07C64" w:rsidP="00D07C6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751997D" w14:textId="77777777" w:rsidR="00D07C64" w:rsidRDefault="00D07C64" w:rsidP="00D07C6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07A06E2" w14:textId="77777777" w:rsidR="00D07C64" w:rsidRDefault="00D07C64" w:rsidP="00D07C6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23 February 2025</w:t>
      </w:r>
    </w:p>
    <w:p w14:paraId="15F7DDF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3E555" w14:textId="77777777" w:rsidR="00D07C64" w:rsidRDefault="00D07C64" w:rsidP="009139A6">
      <w:r>
        <w:separator/>
      </w:r>
    </w:p>
  </w:endnote>
  <w:endnote w:type="continuationSeparator" w:id="0">
    <w:p w14:paraId="722D8422" w14:textId="77777777" w:rsidR="00D07C64" w:rsidRDefault="00D07C6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39C6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92F9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4D02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2F720" w14:textId="77777777" w:rsidR="00D07C64" w:rsidRDefault="00D07C64" w:rsidP="009139A6">
      <w:r>
        <w:separator/>
      </w:r>
    </w:p>
  </w:footnote>
  <w:footnote w:type="continuationSeparator" w:id="0">
    <w:p w14:paraId="674EFD12" w14:textId="77777777" w:rsidR="00D07C64" w:rsidRDefault="00D07C6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5905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2761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5FB0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C64"/>
    <w:rsid w:val="000666E0"/>
    <w:rsid w:val="000A2E7A"/>
    <w:rsid w:val="00190DFA"/>
    <w:rsid w:val="002510B7"/>
    <w:rsid w:val="00270799"/>
    <w:rsid w:val="00357E4A"/>
    <w:rsid w:val="005C130B"/>
    <w:rsid w:val="00826F5C"/>
    <w:rsid w:val="009139A6"/>
    <w:rsid w:val="009411C2"/>
    <w:rsid w:val="009448BB"/>
    <w:rsid w:val="00947624"/>
    <w:rsid w:val="00A3176C"/>
    <w:rsid w:val="00A47C87"/>
    <w:rsid w:val="00AE65F8"/>
    <w:rsid w:val="00BA00AB"/>
    <w:rsid w:val="00C71834"/>
    <w:rsid w:val="00CB4ED9"/>
    <w:rsid w:val="00D07C64"/>
    <w:rsid w:val="00DE227A"/>
    <w:rsid w:val="00E61DA6"/>
    <w:rsid w:val="00E97F37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61A38C"/>
  <w15:chartTrackingRefBased/>
  <w15:docId w15:val="{AEC5CFAB-A90F-4CC4-A0F2-32FF2DEF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2025-04-01T10:13:00Z</dcterms:created>
  <dcterms:modified xsi:type="dcterms:W3CDTF">2025-04-01T10:13:00Z</dcterms:modified>
</cp:coreProperties>
</file>